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8AE6C" w14:textId="77777777" w:rsidR="00E34947" w:rsidRPr="00E34947" w:rsidRDefault="00E34947" w:rsidP="00E349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4947">
        <w:rPr>
          <w:rFonts w:ascii="Times New Roman" w:hAnsi="Times New Roman" w:cs="Times New Roman"/>
          <w:sz w:val="24"/>
          <w:szCs w:val="24"/>
          <w:u w:val="single"/>
        </w:rPr>
        <w:t>Richard BYGOD</w:t>
      </w:r>
      <w:r w:rsidRPr="00E3494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3494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34947">
        <w:rPr>
          <w:rFonts w:ascii="Times New Roman" w:hAnsi="Times New Roman" w:cs="Times New Roman"/>
          <w:sz w:val="24"/>
          <w:szCs w:val="24"/>
        </w:rPr>
        <w:t>d.1495-6)</w:t>
      </w:r>
    </w:p>
    <w:p w14:paraId="5CA85388" w14:textId="77777777" w:rsidR="00E34947" w:rsidRPr="00E34947" w:rsidRDefault="00E34947" w:rsidP="00E349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4947"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 w:rsidRPr="00E34947">
        <w:rPr>
          <w:rFonts w:ascii="Times New Roman" w:hAnsi="Times New Roman" w:cs="Times New Roman"/>
          <w:sz w:val="24"/>
          <w:szCs w:val="24"/>
        </w:rPr>
        <w:t>Eastrington</w:t>
      </w:r>
      <w:proofErr w:type="spellEnd"/>
      <w:r w:rsidRPr="00E34947">
        <w:rPr>
          <w:rFonts w:ascii="Times New Roman" w:hAnsi="Times New Roman" w:cs="Times New Roman"/>
          <w:sz w:val="24"/>
          <w:szCs w:val="24"/>
        </w:rPr>
        <w:t>, East Riding of Yorkshire.</w:t>
      </w:r>
    </w:p>
    <w:p w14:paraId="40996146" w14:textId="77777777" w:rsidR="00E34947" w:rsidRPr="00E34947" w:rsidRDefault="00E34947" w:rsidP="00E349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57E3D" w14:textId="77777777" w:rsidR="00E34947" w:rsidRPr="00E34947" w:rsidRDefault="00E34947" w:rsidP="00E349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38D2C3" w14:textId="77777777" w:rsidR="00E34947" w:rsidRPr="00E34947" w:rsidRDefault="00E34947" w:rsidP="00E349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4947">
        <w:rPr>
          <w:rFonts w:ascii="Times New Roman" w:hAnsi="Times New Roman" w:cs="Times New Roman"/>
          <w:sz w:val="24"/>
          <w:szCs w:val="24"/>
        </w:rPr>
        <w:t xml:space="preserve">  5 Jan.1496</w:t>
      </w:r>
      <w:r w:rsidRPr="00E34947">
        <w:rPr>
          <w:rFonts w:ascii="Times New Roman" w:hAnsi="Times New Roman" w:cs="Times New Roman"/>
          <w:sz w:val="24"/>
          <w:szCs w:val="24"/>
        </w:rPr>
        <w:tab/>
        <w:t>He had died by this date.</w:t>
      </w:r>
    </w:p>
    <w:p w14:paraId="30FA4C32" w14:textId="77777777" w:rsidR="00E34947" w:rsidRPr="00E34947" w:rsidRDefault="00E34947" w:rsidP="00E3494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E34947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E34947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E34947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E34947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E34947">
        <w:rPr>
          <w:rFonts w:ascii="Times New Roman" w:hAnsi="Times New Roman" w:cs="Times New Roman"/>
          <w:sz w:val="24"/>
          <w:szCs w:val="24"/>
        </w:rPr>
        <w:t>, pub. The Canterbury and York Society, 1974, p.85)</w:t>
      </w:r>
    </w:p>
    <w:p w14:paraId="0D49ED56" w14:textId="77777777" w:rsidR="00E34947" w:rsidRPr="00E34947" w:rsidRDefault="00E34947" w:rsidP="00E349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22C78B" w14:textId="77777777" w:rsidR="00E34947" w:rsidRPr="00E34947" w:rsidRDefault="00E34947" w:rsidP="00E349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E0E65" w14:textId="77777777" w:rsidR="00E34947" w:rsidRPr="00E34947" w:rsidRDefault="00E34947" w:rsidP="00E349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4947">
        <w:rPr>
          <w:rFonts w:ascii="Times New Roman" w:hAnsi="Times New Roman" w:cs="Times New Roman"/>
          <w:sz w:val="24"/>
          <w:szCs w:val="24"/>
        </w:rPr>
        <w:t>8 October 2021</w:t>
      </w:r>
    </w:p>
    <w:p w14:paraId="3ACE8AB2" w14:textId="77777777" w:rsidR="00BA00AB" w:rsidRPr="00E3494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349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9C35F" w14:textId="77777777" w:rsidR="00E34947" w:rsidRDefault="00E34947" w:rsidP="009139A6">
      <w:r>
        <w:separator/>
      </w:r>
    </w:p>
  </w:endnote>
  <w:endnote w:type="continuationSeparator" w:id="0">
    <w:p w14:paraId="5D00400D" w14:textId="77777777" w:rsidR="00E34947" w:rsidRDefault="00E349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84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84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89C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BAE80" w14:textId="77777777" w:rsidR="00E34947" w:rsidRDefault="00E34947" w:rsidP="009139A6">
      <w:r>
        <w:separator/>
      </w:r>
    </w:p>
  </w:footnote>
  <w:footnote w:type="continuationSeparator" w:id="0">
    <w:p w14:paraId="6CFAFA9F" w14:textId="77777777" w:rsidR="00E34947" w:rsidRDefault="00E349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6C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93C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F0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94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3494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6F1DC"/>
  <w15:chartTrackingRefBased/>
  <w15:docId w15:val="{F98F93D3-A61C-4A07-82EB-DD909C95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2022-01-18T20:35:00Z</dcterms:created>
  <dcterms:modified xsi:type="dcterms:W3CDTF">2022-01-18T20:35:00Z</dcterms:modified>
</cp:coreProperties>
</file>